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5E6" w:rsidRDefault="007035E6" w:rsidP="007035E6">
      <w:pPr>
        <w:spacing w:line="60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2</w:t>
      </w:r>
    </w:p>
    <w:p w:rsidR="007035E6" w:rsidRDefault="007035E6" w:rsidP="007035E6">
      <w:pPr>
        <w:spacing w:line="60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</w:p>
    <w:p w:rsidR="007035E6" w:rsidRPr="00D02AE7" w:rsidRDefault="007035E6" w:rsidP="007035E6">
      <w:pPr>
        <w:widowControl/>
        <w:spacing w:line="640" w:lineRule="exact"/>
        <w:jc w:val="center"/>
        <w:rPr>
          <w:rFonts w:ascii="方正小标宋_GBK" w:eastAsia="方正小标宋_GBK" w:hAnsi="华文中宋" w:cs="华文中宋"/>
          <w:kern w:val="0"/>
          <w:sz w:val="44"/>
          <w:szCs w:val="44"/>
        </w:rPr>
      </w:pPr>
      <w:r w:rsidRPr="00D02AE7">
        <w:rPr>
          <w:rFonts w:ascii="方正小标宋_GBK" w:eastAsia="方正小标宋_GBK" w:hAnsi="华文中宋" w:cs="华文中宋" w:hint="eastAsia"/>
          <w:kern w:val="0"/>
          <w:sz w:val="44"/>
          <w:szCs w:val="44"/>
        </w:rPr>
        <w:t>2018年研究生导师指导能力提升项目</w:t>
      </w:r>
    </w:p>
    <w:p w:rsidR="007035E6" w:rsidRPr="00D02AE7" w:rsidRDefault="007035E6" w:rsidP="007035E6">
      <w:pPr>
        <w:widowControl/>
        <w:spacing w:line="640" w:lineRule="exact"/>
        <w:jc w:val="center"/>
        <w:rPr>
          <w:rFonts w:ascii="方正小标宋_GBK" w:eastAsia="方正小标宋_GBK" w:hAnsi="华文中宋" w:cs="华文中宋"/>
          <w:kern w:val="0"/>
          <w:sz w:val="44"/>
          <w:szCs w:val="44"/>
        </w:rPr>
      </w:pPr>
      <w:r w:rsidRPr="00D02AE7">
        <w:rPr>
          <w:rFonts w:ascii="方正小标宋_GBK" w:eastAsia="方正小标宋_GBK" w:hAnsi="华文中宋" w:cs="华文中宋" w:hint="eastAsia"/>
          <w:kern w:val="0"/>
          <w:sz w:val="44"/>
          <w:szCs w:val="44"/>
        </w:rPr>
        <w:t>专项项目研究参考主题</w:t>
      </w:r>
    </w:p>
    <w:p w:rsidR="007035E6" w:rsidRPr="00D02AE7" w:rsidRDefault="007035E6" w:rsidP="007035E6">
      <w:pPr>
        <w:widowControl/>
        <w:spacing w:line="640" w:lineRule="exact"/>
        <w:jc w:val="left"/>
        <w:rPr>
          <w:rFonts w:ascii="方正小标宋_GBK" w:eastAsia="方正小标宋_GBK" w:hAnsi="宋体" w:cs="宋体"/>
          <w:kern w:val="0"/>
          <w:sz w:val="32"/>
          <w:szCs w:val="32"/>
        </w:rPr>
      </w:pPr>
    </w:p>
    <w:p w:rsidR="007035E6" w:rsidRDefault="007035E6" w:rsidP="007035E6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一、围绕山东省新旧动能转换重大工程，开展学位授权布局结构、质量提升建设相关研究；</w:t>
      </w:r>
    </w:p>
    <w:p w:rsidR="007035E6" w:rsidRDefault="007035E6" w:rsidP="007035E6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二、围绕</w:t>
      </w:r>
      <w:r w:rsidRPr="00DE4A6E">
        <w:rPr>
          <w:rFonts w:eastAsia="仿宋_GB2312" w:cs="仿宋_GB2312" w:hint="eastAsia"/>
          <w:color w:val="000000"/>
          <w:sz w:val="32"/>
          <w:szCs w:val="32"/>
        </w:rPr>
        <w:t>《关于全面深化新时代教师队伍建设改革的意见》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Pr="00DE4A6E">
        <w:rPr>
          <w:rFonts w:eastAsia="仿宋_GB2312" w:cs="仿宋_GB2312" w:hint="eastAsia"/>
          <w:color w:val="000000"/>
          <w:sz w:val="32"/>
          <w:szCs w:val="32"/>
        </w:rPr>
        <w:t>《关于全面落实研究生导师立德树人职责的意见》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，开展研究生导师队伍建设相关研究；</w:t>
      </w:r>
    </w:p>
    <w:p w:rsidR="007035E6" w:rsidRPr="005C7507" w:rsidRDefault="007035E6" w:rsidP="005C7507">
      <w:pPr>
        <w:spacing w:line="600" w:lineRule="exact"/>
        <w:ind w:firstLineChars="200" w:firstLine="640"/>
        <w:jc w:val="left"/>
        <w:rPr>
          <w:rFonts w:hint="eastAsia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三、围绕学位授予质量提升，开展学位论文过程管理、质量评</w:t>
      </w:r>
      <w:r w:rsidR="005C7507">
        <w:rPr>
          <w:rFonts w:ascii="仿宋_GB2312" w:eastAsia="仿宋_GB2312" w:hAnsi="仿宋_GB2312" w:cs="仿宋_GB2312" w:hint="eastAsia"/>
          <w:kern w:val="0"/>
          <w:sz w:val="32"/>
          <w:szCs w:val="32"/>
        </w:rPr>
        <w:t>价及保障机制研究。</w:t>
      </w:r>
      <w:bookmarkStart w:id="0" w:name="_GoBack"/>
      <w:bookmarkEnd w:id="0"/>
    </w:p>
    <w:sectPr w:rsidR="007035E6" w:rsidRPr="005C7507" w:rsidSect="005C7507">
      <w:footerReference w:type="even" r:id="rId7"/>
      <w:footerReference w:type="default" r:id="rId8"/>
      <w:footerReference w:type="first" r:id="rId9"/>
      <w:pgSz w:w="11906" w:h="16838" w:code="9"/>
      <w:pgMar w:top="1985" w:right="1531" w:bottom="2041" w:left="1531" w:header="851" w:footer="1247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794" w:rsidRDefault="00031794">
      <w:r>
        <w:separator/>
      </w:r>
    </w:p>
  </w:endnote>
  <w:endnote w:type="continuationSeparator" w:id="0">
    <w:p w:rsidR="00031794" w:rsidRDefault="0003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3CB" w:rsidRPr="00EF46D6" w:rsidRDefault="00EF46D6" w:rsidP="00EF46D6">
    <w:pPr>
      <w:pStyle w:val="a3"/>
      <w:framePr w:wrap="around" w:vAnchor="text" w:hAnchor="margin" w:xAlign="outside" w:y="1"/>
      <w:ind w:leftChars="150" w:left="315" w:rightChars="150" w:right="315"/>
      <w:rPr>
        <w:rStyle w:val="a4"/>
        <w:sz w:val="28"/>
        <w:szCs w:val="28"/>
      </w:rPr>
    </w:pPr>
    <w:r>
      <w:rPr>
        <w:sz w:val="28"/>
        <w:szCs w:val="28"/>
      </w:rPr>
      <w:t xml:space="preserve">— </w:t>
    </w:r>
    <w:r w:rsidR="009873CB" w:rsidRPr="00EF46D6">
      <w:rPr>
        <w:rStyle w:val="a4"/>
        <w:sz w:val="28"/>
        <w:szCs w:val="28"/>
      </w:rPr>
      <w:fldChar w:fldCharType="begin"/>
    </w:r>
    <w:r w:rsidR="009873CB" w:rsidRPr="00EF46D6">
      <w:rPr>
        <w:rStyle w:val="a4"/>
        <w:sz w:val="28"/>
        <w:szCs w:val="28"/>
      </w:rPr>
      <w:instrText xml:space="preserve">PAGE  </w:instrText>
    </w:r>
    <w:r w:rsidR="009873CB" w:rsidRPr="00EF46D6">
      <w:rPr>
        <w:rStyle w:val="a4"/>
        <w:sz w:val="28"/>
        <w:szCs w:val="28"/>
      </w:rPr>
      <w:fldChar w:fldCharType="separate"/>
    </w:r>
    <w:r w:rsidR="00926293">
      <w:rPr>
        <w:rStyle w:val="a4"/>
        <w:noProof/>
        <w:sz w:val="28"/>
        <w:szCs w:val="28"/>
      </w:rPr>
      <w:t>4</w:t>
    </w:r>
    <w:r w:rsidR="009873CB" w:rsidRPr="00EF46D6">
      <w:rPr>
        <w:rStyle w:val="a4"/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 w:rsidR="009873CB" w:rsidRDefault="009873CB" w:rsidP="00EF46D6">
    <w:pPr>
      <w:pStyle w:val="a3"/>
      <w:ind w:leftChars="150" w:left="315" w:rightChars="150" w:right="3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3CB" w:rsidRPr="000F5093" w:rsidRDefault="009873CB" w:rsidP="00CE7CBF">
    <w:pPr>
      <w:pStyle w:val="a3"/>
      <w:framePr w:wrap="around" w:vAnchor="text" w:hAnchor="margin" w:xAlign="outside" w:y="1"/>
      <w:pBdr>
        <w:between w:val="none" w:sz="50" w:space="0" w:color="auto"/>
      </w:pBdr>
      <w:ind w:leftChars="150" w:left="315" w:rightChars="150" w:right="315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 w:rsidRPr="000F5093">
      <w:rPr>
        <w:sz w:val="28"/>
        <w:szCs w:val="28"/>
      </w:rPr>
      <w:fldChar w:fldCharType="begin"/>
    </w:r>
    <w:r w:rsidRPr="000F5093">
      <w:rPr>
        <w:rStyle w:val="a4"/>
        <w:sz w:val="28"/>
        <w:szCs w:val="28"/>
      </w:rPr>
      <w:instrText xml:space="preserve"> PAGE  </w:instrText>
    </w:r>
    <w:r w:rsidRPr="000F5093">
      <w:rPr>
        <w:sz w:val="28"/>
        <w:szCs w:val="28"/>
      </w:rPr>
      <w:fldChar w:fldCharType="separate"/>
    </w:r>
    <w:r w:rsidR="00926293">
      <w:rPr>
        <w:rStyle w:val="a4"/>
        <w:noProof/>
        <w:sz w:val="28"/>
        <w:szCs w:val="28"/>
      </w:rPr>
      <w:t>5</w:t>
    </w:r>
    <w:r w:rsidRPr="000F5093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  <w:p w:rsidR="009873CB" w:rsidRDefault="009873CB" w:rsidP="009873CB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D2C" w:rsidRPr="005A1D2C" w:rsidRDefault="005A1D2C" w:rsidP="00DC6152">
    <w:pPr>
      <w:pStyle w:val="a3"/>
      <w:ind w:rightChars="150" w:right="315"/>
      <w:rPr>
        <w:sz w:val="28"/>
        <w:szCs w:val="28"/>
      </w:rPr>
    </w:pPr>
    <w:r>
      <w:rPr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794" w:rsidRDefault="00031794">
      <w:r>
        <w:separator/>
      </w:r>
    </w:p>
  </w:footnote>
  <w:footnote w:type="continuationSeparator" w:id="0">
    <w:p w:rsidR="00031794" w:rsidRDefault="00031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2F807D"/>
    <w:multiLevelType w:val="singleLevel"/>
    <w:tmpl w:val="592F807D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 strokecolor="white">
      <v:fill color="white"/>
      <v:stroke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073"/>
    <w:rsid w:val="000102C3"/>
    <w:rsid w:val="00027E62"/>
    <w:rsid w:val="00031794"/>
    <w:rsid w:val="0007049F"/>
    <w:rsid w:val="0007312F"/>
    <w:rsid w:val="00075403"/>
    <w:rsid w:val="000D1704"/>
    <w:rsid w:val="000E1271"/>
    <w:rsid w:val="00124151"/>
    <w:rsid w:val="001414E6"/>
    <w:rsid w:val="001427B8"/>
    <w:rsid w:val="00150ED0"/>
    <w:rsid w:val="0019213E"/>
    <w:rsid w:val="001E3E8B"/>
    <w:rsid w:val="002675B8"/>
    <w:rsid w:val="00292875"/>
    <w:rsid w:val="00295935"/>
    <w:rsid w:val="003344FF"/>
    <w:rsid w:val="003751E7"/>
    <w:rsid w:val="0040787C"/>
    <w:rsid w:val="004255E8"/>
    <w:rsid w:val="00461822"/>
    <w:rsid w:val="004F3958"/>
    <w:rsid w:val="0050349A"/>
    <w:rsid w:val="00547431"/>
    <w:rsid w:val="005A1D2C"/>
    <w:rsid w:val="005A25FA"/>
    <w:rsid w:val="005B185B"/>
    <w:rsid w:val="005C41F8"/>
    <w:rsid w:val="005C7507"/>
    <w:rsid w:val="006257FC"/>
    <w:rsid w:val="006755E3"/>
    <w:rsid w:val="006833BA"/>
    <w:rsid w:val="006A4C94"/>
    <w:rsid w:val="006C2E79"/>
    <w:rsid w:val="007035E6"/>
    <w:rsid w:val="007216AD"/>
    <w:rsid w:val="00726544"/>
    <w:rsid w:val="00760D4F"/>
    <w:rsid w:val="008125E4"/>
    <w:rsid w:val="008202D3"/>
    <w:rsid w:val="00857E36"/>
    <w:rsid w:val="00861FE8"/>
    <w:rsid w:val="00897A47"/>
    <w:rsid w:val="008D0737"/>
    <w:rsid w:val="008D1C22"/>
    <w:rsid w:val="00901732"/>
    <w:rsid w:val="00905158"/>
    <w:rsid w:val="00926293"/>
    <w:rsid w:val="009873CB"/>
    <w:rsid w:val="009A4DB4"/>
    <w:rsid w:val="009B2EAC"/>
    <w:rsid w:val="00A31DCE"/>
    <w:rsid w:val="00A55E34"/>
    <w:rsid w:val="00A646E0"/>
    <w:rsid w:val="00A925CA"/>
    <w:rsid w:val="00AD6620"/>
    <w:rsid w:val="00AD76E1"/>
    <w:rsid w:val="00B94172"/>
    <w:rsid w:val="00BB23D8"/>
    <w:rsid w:val="00BD0D36"/>
    <w:rsid w:val="00C01A3C"/>
    <w:rsid w:val="00C65EC9"/>
    <w:rsid w:val="00CE457E"/>
    <w:rsid w:val="00CE7CBF"/>
    <w:rsid w:val="00CF149C"/>
    <w:rsid w:val="00D02AE7"/>
    <w:rsid w:val="00DC6152"/>
    <w:rsid w:val="00DE2EEF"/>
    <w:rsid w:val="00E0163B"/>
    <w:rsid w:val="00E21D14"/>
    <w:rsid w:val="00E31DAF"/>
    <w:rsid w:val="00E53C59"/>
    <w:rsid w:val="00E80D7A"/>
    <w:rsid w:val="00EE144F"/>
    <w:rsid w:val="00EF46D6"/>
    <w:rsid w:val="00F3361D"/>
    <w:rsid w:val="00F50073"/>
    <w:rsid w:val="00F55BB8"/>
    <w:rsid w:val="00F55CD2"/>
    <w:rsid w:val="00F74267"/>
    <w:rsid w:val="00FB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color="white">
      <v:fill color="white"/>
      <v:stroke color="white"/>
    </o:shapedefaults>
    <o:shapelayout v:ext="edit">
      <o:idmap v:ext="edit" data="1"/>
    </o:shapelayout>
  </w:shapeDefaults>
  <w:decimalSymbol w:val="."/>
  <w:listSeparator w:val=","/>
  <w15:chartTrackingRefBased/>
  <w15:docId w15:val="{879F1BEB-1967-4B75-AD2C-A5625F3ED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5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E45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CE457E"/>
  </w:style>
  <w:style w:type="paragraph" w:styleId="a5">
    <w:name w:val="header"/>
    <w:basedOn w:val="a"/>
    <w:link w:val="Char0"/>
    <w:rsid w:val="00703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7035E6"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rsid w:val="007035E6"/>
    <w:rPr>
      <w:kern w:val="2"/>
      <w:sz w:val="18"/>
      <w:szCs w:val="18"/>
    </w:rPr>
  </w:style>
  <w:style w:type="paragraph" w:styleId="a6">
    <w:name w:val="Balloon Text"/>
    <w:basedOn w:val="a"/>
    <w:link w:val="Char1"/>
    <w:rsid w:val="00E0163B"/>
    <w:rPr>
      <w:sz w:val="18"/>
      <w:szCs w:val="18"/>
    </w:rPr>
  </w:style>
  <w:style w:type="character" w:customStyle="1" w:styleId="Char1">
    <w:name w:val="批注框文本 Char"/>
    <w:link w:val="a6"/>
    <w:rsid w:val="00E0163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0210;&#20521;\&#36136;&#37327;&#31649;&#29702;\&#35780;&#22870;\&#36136;&#37327;&#25552;&#21319;&#35745;&#21010;-&#30465;&#20248;&#36136;&#35838;&#31243;&#12289;&#26696;&#20363;&#24211;&#12289;&#23454;&#36341;&#22522;&#22320;&#12289;&#23548;&#24072;\2018\&#40065;&#25945;&#30740;&#22788;&#20989;18-2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鲁教研处函18-2.dot</Template>
  <TotalTime>9</TotalTime>
  <Pages>1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山东省教育厅处室函件</dc:title>
  <dc:subject/>
  <dc:creator>admin</dc:creator>
  <cp:keywords/>
  <cp:lastModifiedBy>admin</cp:lastModifiedBy>
  <cp:revision>5</cp:revision>
  <cp:lastPrinted>2018-03-19T03:01:00Z</cp:lastPrinted>
  <dcterms:created xsi:type="dcterms:W3CDTF">2018-03-26T07:36:00Z</dcterms:created>
  <dcterms:modified xsi:type="dcterms:W3CDTF">2018-03-26T07:50:00Z</dcterms:modified>
</cp:coreProperties>
</file>